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DCD38" w14:textId="1F856FB2" w:rsidR="0040376D" w:rsidRPr="003D4226" w:rsidRDefault="0040376D" w:rsidP="0040376D">
      <w:pPr>
        <w:rPr>
          <w:rFonts w:cs="Arial"/>
        </w:rPr>
      </w:pPr>
      <w:bookmarkStart w:id="0" w:name="_GoBack"/>
      <w:bookmarkEnd w:id="0"/>
      <w:r w:rsidRPr="003D4226">
        <w:rPr>
          <w:rFonts w:cs="Arial"/>
        </w:rPr>
        <w:t>Številka:</w:t>
      </w:r>
      <w:r w:rsidR="00AF33AB" w:rsidRPr="003D4226">
        <w:rPr>
          <w:rFonts w:cs="Arial"/>
        </w:rPr>
        <w:t xml:space="preserve"> </w:t>
      </w:r>
      <w:r w:rsidR="003D4226" w:rsidRPr="003D4226">
        <w:rPr>
          <w:rFonts w:cs="Arial"/>
        </w:rPr>
        <w:t>4302-0006/2025-2</w:t>
      </w:r>
    </w:p>
    <w:p w14:paraId="4E069670" w14:textId="1ADC1835" w:rsidR="0040376D" w:rsidRPr="006A4216" w:rsidRDefault="0040376D" w:rsidP="0040376D">
      <w:pPr>
        <w:rPr>
          <w:rFonts w:cs="Arial"/>
        </w:rPr>
      </w:pPr>
      <w:r w:rsidRPr="003D4226">
        <w:rPr>
          <w:rFonts w:cs="Arial"/>
        </w:rPr>
        <w:t>JN BR:</w:t>
      </w:r>
      <w:r w:rsidR="00AF33AB" w:rsidRPr="003D4226">
        <w:rPr>
          <w:rFonts w:cs="Arial"/>
        </w:rPr>
        <w:t xml:space="preserve"> </w:t>
      </w:r>
      <w:r w:rsidR="003D4226" w:rsidRPr="003D4226">
        <w:rPr>
          <w:rFonts w:cs="Arial"/>
        </w:rPr>
        <w:t>2025-067</w:t>
      </w:r>
      <w:r w:rsidRPr="003D4226">
        <w:rPr>
          <w:rFonts w:cs="Arial"/>
        </w:rPr>
        <w:t xml:space="preserve"> </w:t>
      </w:r>
    </w:p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93" w:type="dxa"/>
        <w:tblInd w:w="38" w:type="dxa"/>
        <w:tblLook w:val="04A0" w:firstRow="1" w:lastRow="0" w:firstColumn="1" w:lastColumn="0" w:noHBand="0" w:noVBand="1"/>
      </w:tblPr>
      <w:tblGrid>
        <w:gridCol w:w="1751"/>
        <w:gridCol w:w="2535"/>
        <w:gridCol w:w="4035"/>
        <w:gridCol w:w="2126"/>
        <w:gridCol w:w="1701"/>
        <w:gridCol w:w="1984"/>
        <w:gridCol w:w="1261"/>
      </w:tblGrid>
      <w:tr w:rsidR="0040376D" w:rsidRPr="006A4216" w14:paraId="74965B54" w14:textId="77777777" w:rsidTr="00AF33AB">
        <w:trPr>
          <w:gridAfter w:val="1"/>
          <w:wAfter w:w="1261" w:type="dxa"/>
          <w:trHeight w:val="299"/>
        </w:trPr>
        <w:tc>
          <w:tcPr>
            <w:tcW w:w="1751" w:type="dxa"/>
            <w:vAlign w:val="center"/>
          </w:tcPr>
          <w:p w14:paraId="6736518E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535" w:type="dxa"/>
            <w:vAlign w:val="center"/>
          </w:tcPr>
          <w:p w14:paraId="29E39EE9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4035" w:type="dxa"/>
            <w:vAlign w:val="center"/>
          </w:tcPr>
          <w:p w14:paraId="1C5420D2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14:paraId="627BD96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14:paraId="4450185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Align w:val="center"/>
          </w:tcPr>
          <w:p w14:paraId="4FC285DD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AF33AB" w:rsidRPr="0073420D" w14:paraId="4DEC3E1C" w14:textId="77777777" w:rsidTr="00AF33AB">
        <w:trPr>
          <w:gridAfter w:val="1"/>
          <w:wAfter w:w="1261" w:type="dxa"/>
          <w:trHeight w:val="546"/>
        </w:trPr>
        <w:tc>
          <w:tcPr>
            <w:tcW w:w="1751" w:type="dxa"/>
          </w:tcPr>
          <w:p w14:paraId="473AA2DF" w14:textId="77777777" w:rsidR="00AF33AB" w:rsidRPr="0073420D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535" w:type="dxa"/>
            <w:vAlign w:val="center"/>
          </w:tcPr>
          <w:p w14:paraId="2F871A82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4035" w:type="dxa"/>
            <w:vAlign w:val="center"/>
          </w:tcPr>
          <w:p w14:paraId="3A4EFA2C" w14:textId="77777777" w:rsidR="00AF33AB" w:rsidRPr="00AF33AB" w:rsidRDefault="00AF33AB" w:rsidP="00255A64">
            <w:pPr>
              <w:jc w:val="center"/>
              <w:rPr>
                <w:sz w:val="20"/>
                <w:szCs w:val="20"/>
              </w:rPr>
            </w:pPr>
            <w:r w:rsidRPr="00AF33AB">
              <w:rPr>
                <w:sz w:val="20"/>
                <w:szCs w:val="20"/>
              </w:rPr>
              <w:t xml:space="preserve">Vrsta storitve </w:t>
            </w:r>
          </w:p>
          <w:p w14:paraId="02E04926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2126" w:type="dxa"/>
            <w:vAlign w:val="center"/>
          </w:tcPr>
          <w:p w14:paraId="7162DE24" w14:textId="61949E57" w:rsidR="00AF33AB" w:rsidRPr="00AF33AB" w:rsidRDefault="00AF33AB" w:rsidP="00255A64">
            <w:pPr>
              <w:jc w:val="center"/>
              <w:rPr>
                <w:sz w:val="20"/>
                <w:szCs w:val="20"/>
              </w:rPr>
            </w:pPr>
            <w:r w:rsidRPr="00AF33AB">
              <w:rPr>
                <w:sz w:val="20"/>
                <w:szCs w:val="20"/>
              </w:rPr>
              <w:t>Delež, ki bo izveden s strani sodelujočega podjetja</w:t>
            </w:r>
          </w:p>
          <w:p w14:paraId="78F0F2C7" w14:textId="410A9A77" w:rsidR="00AF33AB" w:rsidRPr="0073420D" w:rsidRDefault="00AF33AB" w:rsidP="00AF3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420D">
              <w:rPr>
                <w:sz w:val="20"/>
                <w:szCs w:val="20"/>
              </w:rPr>
              <w:t xml:space="preserve"> </w:t>
            </w:r>
          </w:p>
          <w:p w14:paraId="4E9EBC32" w14:textId="6A3E1D00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A397EF" w14:textId="77777777" w:rsidR="00AF33AB" w:rsidRDefault="00AF33AB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F086298" w:rsidR="00AF33AB" w:rsidRPr="0073420D" w:rsidRDefault="00AF33AB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984" w:type="dxa"/>
            <w:vAlign w:val="center"/>
          </w:tcPr>
          <w:p w14:paraId="264A87E6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AF33AB" w:rsidRPr="006A4216" w14:paraId="08AD3A77" w14:textId="77777777" w:rsidTr="00AF33AB">
        <w:trPr>
          <w:gridAfter w:val="1"/>
          <w:wAfter w:w="1261" w:type="dxa"/>
          <w:trHeight w:val="282"/>
        </w:trPr>
        <w:tc>
          <w:tcPr>
            <w:tcW w:w="1751" w:type="dxa"/>
            <w:vAlign w:val="center"/>
          </w:tcPr>
          <w:p w14:paraId="7B178652" w14:textId="77777777" w:rsidR="00AF33AB" w:rsidRPr="006A4216" w:rsidRDefault="00AF33AB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535" w:type="dxa"/>
          </w:tcPr>
          <w:p w14:paraId="5088E2F0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</w:tcPr>
          <w:p w14:paraId="21B34DC5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6BB4E5D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0ABA30C9" w14:textId="77777777" w:rsidR="00AF33AB" w:rsidRPr="006A4216" w:rsidRDefault="00AF33AB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23EE512F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</w:tr>
      <w:tr w:rsidR="00AF33AB" w:rsidRPr="006A4216" w14:paraId="0A1B6D06" w14:textId="77777777" w:rsidTr="00AF33AB">
        <w:trPr>
          <w:gridAfter w:val="1"/>
          <w:wAfter w:w="1261" w:type="dxa"/>
          <w:trHeight w:val="272"/>
        </w:trPr>
        <w:tc>
          <w:tcPr>
            <w:tcW w:w="1751" w:type="dxa"/>
            <w:vAlign w:val="center"/>
          </w:tcPr>
          <w:p w14:paraId="78A89828" w14:textId="77777777" w:rsidR="00AF33AB" w:rsidRPr="006A4216" w:rsidRDefault="00AF33AB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2535" w:type="dxa"/>
          </w:tcPr>
          <w:p w14:paraId="76E227D2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</w:tcPr>
          <w:p w14:paraId="79620250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FFFB4CB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FC7A1CB" w14:textId="77777777" w:rsidR="00AF33AB" w:rsidRPr="006A4216" w:rsidRDefault="00AF33AB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896BE9D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</w:tr>
      <w:tr w:rsidR="00AF33AB" w:rsidRPr="006A4216" w14:paraId="26F6C176" w14:textId="77777777" w:rsidTr="00AF33AB">
        <w:trPr>
          <w:gridAfter w:val="1"/>
          <w:wAfter w:w="1261" w:type="dxa"/>
          <w:trHeight w:val="263"/>
        </w:trPr>
        <w:tc>
          <w:tcPr>
            <w:tcW w:w="1751" w:type="dxa"/>
            <w:vAlign w:val="center"/>
          </w:tcPr>
          <w:p w14:paraId="59322671" w14:textId="77777777" w:rsidR="00AF33AB" w:rsidRPr="006A4216" w:rsidRDefault="00AF33AB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535" w:type="dxa"/>
          </w:tcPr>
          <w:p w14:paraId="73F99DC8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</w:tcPr>
          <w:p w14:paraId="529C67FB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54DE073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7A87492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48CC1E3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</w:tr>
      <w:tr w:rsidR="0040376D" w:rsidRPr="006A4216" w14:paraId="33137B9F" w14:textId="77777777" w:rsidTr="00AF33AB">
        <w:trPr>
          <w:trHeight w:val="261"/>
        </w:trPr>
        <w:tc>
          <w:tcPr>
            <w:tcW w:w="17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</w:tcBorders>
            <w:vAlign w:val="center"/>
          </w:tcPr>
          <w:p w14:paraId="647D3796" w14:textId="5837B166" w:rsidR="0040376D" w:rsidRPr="006A4216" w:rsidRDefault="0040376D" w:rsidP="00AF33AB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Pr="00AF33AB">
              <w:t>(max. 100%)</w:t>
            </w:r>
            <w:r w:rsidRPr="00AF33AB">
              <w:rPr>
                <w:sz w:val="18"/>
                <w:szCs w:val="18"/>
              </w:rPr>
              <w:t>: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2CA6284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49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>glavnega ponudnika in soponudnika</w:t>
      </w:r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8161D" w14:textId="77777777" w:rsidR="0075128C" w:rsidRDefault="0075128C">
      <w:r>
        <w:separator/>
      </w:r>
    </w:p>
  </w:endnote>
  <w:endnote w:type="continuationSeparator" w:id="0">
    <w:p w14:paraId="49165ADD" w14:textId="77777777" w:rsidR="0075128C" w:rsidRDefault="0075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B7C96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F33A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F33A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435F8B4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E3F2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E3F2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8AF86" w14:textId="77777777" w:rsidR="0075128C" w:rsidRDefault="0075128C">
      <w:r>
        <w:separator/>
      </w:r>
    </w:p>
  </w:footnote>
  <w:footnote w:type="continuationSeparator" w:id="0">
    <w:p w14:paraId="4D74AA70" w14:textId="77777777" w:rsidR="0075128C" w:rsidRDefault="0075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5B7B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4226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E3F20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E79D8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13F1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33AB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4">
    <w:name w:val="4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4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3">
    <w:name w:val="3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D1D50C-4988-4C30-B526-376A9AC8C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infopath/2007/PartnerControls"/>
    <ds:schemaRef ds:uri="64b5e79a-161e-4f4f-95e3-8c5cd0f50b6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DFA9FE-7762-4174-B746-3077A3D1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2016-06-20T06:28:00Z</cp:lastPrinted>
  <dcterms:created xsi:type="dcterms:W3CDTF">2016-05-31T11:25:00Z</dcterms:created>
  <dcterms:modified xsi:type="dcterms:W3CDTF">2025-01-28T06:59:00Z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